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25.11.2016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E82F0A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E82F0A" w:rsidRPr="008978B2" w:rsidRDefault="00E82F0A" w:rsidP="00AB593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POLİS OLSAYDIM NE YAPARDIM?</w:t>
      </w:r>
      <w:r w:rsidRPr="008978B2">
        <w:rPr>
          <w:rFonts w:ascii="Comic Sans MS" w:hAnsi="Comic Sans MS"/>
          <w:sz w:val="20"/>
          <w:szCs w:val="20"/>
        </w:rPr>
        <w:t xml:space="preserve"> ” isimli </w:t>
      </w:r>
      <w:r>
        <w:rPr>
          <w:rFonts w:ascii="Comic Sans MS" w:hAnsi="Comic Sans MS"/>
          <w:sz w:val="20"/>
          <w:szCs w:val="20"/>
        </w:rPr>
        <w:t xml:space="preserve"> Türkçe-sanat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E82F0A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2F0A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2F0A" w:rsidRPr="008978B2" w:rsidRDefault="00E82F0A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E82F0A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2F0A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2F0A" w:rsidRPr="008978B2" w:rsidRDefault="00E82F0A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82F0A" w:rsidRDefault="00E82F0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E82F0A" w:rsidRDefault="00E82F0A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E82F0A" w:rsidRPr="009322A4" w:rsidRDefault="00E82F0A" w:rsidP="009322A4"/>
    <w:p w:rsidR="00E82F0A" w:rsidRPr="00436F22" w:rsidRDefault="00E82F0A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E82F0A" w:rsidRPr="00436F22" w:rsidRDefault="00E82F0A" w:rsidP="00577EBE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POLİS OLSAYDIM NE YAPARDIM?</w:t>
      </w:r>
    </w:p>
    <w:p w:rsidR="00E82F0A" w:rsidRPr="00436F22" w:rsidRDefault="00E82F0A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322A4">
        <w:rPr>
          <w:rFonts w:ascii="Comic Sans MS" w:hAnsi="Comic Sans MS"/>
          <w:bCs/>
          <w:sz w:val="20"/>
          <w:szCs w:val="20"/>
        </w:rPr>
        <w:t>Türkçe- sanat etkinliği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(bütünleştirilmiş-</w:t>
      </w:r>
      <w:r w:rsidRPr="00436F22">
        <w:rPr>
          <w:rFonts w:ascii="Comic Sans MS" w:hAnsi="Comic Sans MS"/>
          <w:bCs/>
          <w:sz w:val="20"/>
          <w:szCs w:val="20"/>
        </w:rPr>
        <w:t xml:space="preserve">Bireysel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E82F0A" w:rsidRPr="00436F22" w:rsidRDefault="00E82F0A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E82F0A" w:rsidRPr="00BB3A48" w:rsidRDefault="00E82F0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9pt;margin-top:3.9pt;width:423.25pt;height:424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">
            <v:textbox>
              <w:txbxContent>
                <w:p w:rsidR="00E82F0A" w:rsidRDefault="00E82F0A" w:rsidP="00F12C2C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MESLEKLER</w:t>
                  </w:r>
                  <w:r w:rsidRPr="00BF11B3">
                    <w:t xml:space="preserve">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parmak oyunu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oynanır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Ben berberim, tıraş ederim. (İşaret parmağı orta parmak makas hareketi yapar.)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Ben terziyim, dikiş dikerim.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 (Başparmak işaret parmağı iğnelerle dikiş dikme hareketi yapılır.)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Ben yazarım, yazı yazarım.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(Yazı yazma hareketi yapılır.)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Ben koşucuyum, koşarım.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 (Koşma hareketi yapılır.)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Ben pilotum, uçarım.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(Elin parmakları açık uçma hareketi yapılır.)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Ben sunucuyum, konuşurum.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(Parmak uçları birleşip, açılır).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Bende sizi izliyorum, keyfimden oynuyorum.! (İki elin parmakları saklanır.)</w:t>
                  </w:r>
                </w:p>
                <w:p w:rsidR="00E82F0A" w:rsidRDefault="00E82F0A" w:rsidP="00BF11B3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E82F0A" w:rsidRPr="00BF11B3" w:rsidRDefault="00E82F0A" w:rsidP="00BF11B3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Mesleklerle ilgili bilmeceler sorulur.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Yürüyerek dolaşır,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Kumaşları seçerler,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Her eve mektup taşır. ( Postacı 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Makas ile biçerler,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Ölçüyü iyi alıp,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Sonra giysi dikerler. ( Terzi )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Başında büyük şapkası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Elindedir kepçesi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Lezzetli yemeklerin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Saçları keser</w:t>
                  </w:r>
                </w:p>
                <w:p w:rsidR="00E82F0A" w:rsidRPr="00BF11B3" w:rsidRDefault="00E82F0A" w:rsidP="00BF11B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O dur ilk deneyicisi. ( Aşçı 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Sakalları tıraş eder. ( Berber )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 çalışma masalarına alınır.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Serbest teknikle “ polis şapkası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 “çalışması yapılır.</w:t>
                  </w:r>
                </w:p>
                <w:p w:rsidR="00E82F0A" w:rsidRPr="00BF11B3" w:rsidRDefault="00E82F0A" w:rsidP="00BF11B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“Siz bu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polisin yerinde olsaydınız, trafik kurallarına uymayanlara ne dem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ek isterdi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niz,? Kurallara uyanlara ne yapardınız? 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pastel boy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alarınızı alarak resmini çiziniz 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” de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ni</w:t>
                  </w: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r. Çocuklar pastel boyalarını alarak çalışmayı tamamlarlar.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9pt;width:306.5pt;height:424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">
            <v:textbox>
              <w:txbxContent>
                <w:p w:rsidR="00E82F0A" w:rsidRDefault="00E82F0A" w:rsidP="00F12C2C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67C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GÖSTERGELERİ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Kazanım 2 Nesne/durum/olayla ilgili tahminde bulunur.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Göstergeleri: Nesne/durum/olayla ilgili tahminini söyler.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Kazanım 3. Kendini yaratıcı yollarla ifade eder.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Duygu, düşünce ve hayallerini özgün yollarla ifade eder. 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Göstergeleri: Dinledikleri/izledikleri ile ilgili sorular sorar. Dinledikleri/izledikleri ile ilgili sorulara cevap verir.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Dinledikleri/izlediklerini başkalarına anlatır. Dinledikleri/izlediklerini resim yoluyla sergiler. Dinledikleri/izlediklerini müzik yoluyla sergiler.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MOTOR GELİŞİM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yapar.</w:t>
                  </w:r>
                </w:p>
                <w:p w:rsidR="00E82F0A" w:rsidRPr="00BF11B3" w:rsidRDefault="00E82F0A" w:rsidP="00BF11B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11B3">
                    <w:rPr>
                      <w:rFonts w:ascii="Comic Sans MS" w:hAnsi="Comic Sans MS"/>
                      <w:sz w:val="20"/>
                      <w:szCs w:val="20"/>
                    </w:rPr>
                    <w:t>Göstergeleri: Malzemeleri keser. Malzemeleri yapıştırır. Malzemeleri değişik şekillerde katlar. Değişik malzemeler kullanarak resim yapar.</w:t>
                  </w:r>
                </w:p>
              </w:txbxContent>
            </v:textbox>
          </v:shape>
        </w:pict>
      </w:r>
    </w:p>
    <w:p w:rsidR="00E82F0A" w:rsidRPr="00BB3A48" w:rsidRDefault="00E82F0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82F0A" w:rsidRPr="00BB3A48" w:rsidRDefault="00E82F0A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E82F0A" w:rsidRPr="00050CF7" w:rsidRDefault="00E82F0A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9" o:spid="_x0000_s1028" type="#_x0000_t202" style="position:absolute;left:0;text-align:left;margin-left:316.9pt;margin-top:-31.1pt;width:418.5pt;height:86.3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<v:textbox>
              <w:txbxContent>
                <w:p w:rsidR="00E82F0A" w:rsidRPr="007706DB" w:rsidRDefault="00E82F0A" w:rsidP="007706D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E82F0A" w:rsidRPr="007706DB" w:rsidRDefault="00E82F0A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left:0;text-align:left;margin-left:-16.55pt;margin-top:-42.35pt;width:278.35pt;height:97.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<v:textbox>
              <w:txbxContent>
                <w:p w:rsidR="00E82F0A" w:rsidRPr="00436F22" w:rsidRDefault="00E82F0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E82F0A" w:rsidRPr="00436F22" w:rsidRDefault="00E82F0A" w:rsidP="007E7A0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kağıtlar, boyalar,yapıştırıcı</w:t>
                  </w:r>
                </w:p>
                <w:p w:rsidR="00E82F0A" w:rsidRDefault="00E82F0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E82F0A" w:rsidRPr="00890E89" w:rsidRDefault="00E82F0A" w:rsidP="007E7A0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2F0A" w:rsidRPr="00436F22" w:rsidRDefault="00E82F0A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E82F0A" w:rsidRPr="00436F22" w:rsidRDefault="00E82F0A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050CF7">
        <w:rPr>
          <w:b/>
          <w:sz w:val="20"/>
          <w:szCs w:val="20"/>
        </w:rPr>
        <w:t>AR</w:t>
      </w:r>
    </w:p>
    <w:p w:rsidR="00E82F0A" w:rsidRDefault="00E82F0A"/>
    <w:p w:rsidR="00E82F0A" w:rsidRPr="00890E89" w:rsidRDefault="00E82F0A" w:rsidP="00890E89"/>
    <w:p w:rsidR="00E82F0A" w:rsidRPr="00890E89" w:rsidRDefault="00E82F0A" w:rsidP="00890E89">
      <w:r>
        <w:rPr>
          <w:noProof/>
        </w:rPr>
        <w:pict>
          <v:shape id="Text Box 7" o:spid="_x0000_s1030" type="#_x0000_t202" style="position:absolute;margin-left:-16.85pt;margin-top:16.75pt;width:275.25pt;height:68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">
            <v:textbox>
              <w:txbxContent>
                <w:p w:rsidR="00E82F0A" w:rsidRPr="007E7A08" w:rsidRDefault="00E82F0A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E82F0A" w:rsidRPr="00890E89" w:rsidRDefault="00E82F0A" w:rsidP="00890E89"/>
    <w:p w:rsidR="00E82F0A" w:rsidRPr="00890E89" w:rsidRDefault="00E82F0A" w:rsidP="00890E89"/>
    <w:p w:rsidR="00E82F0A" w:rsidRPr="00890E89" w:rsidRDefault="00E82F0A" w:rsidP="00890E89"/>
    <w:p w:rsidR="00E82F0A" w:rsidRPr="00890E89" w:rsidRDefault="00E82F0A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E82F0A" w:rsidRPr="007E7A08" w:rsidRDefault="00E82F0A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7E7A08">
        <w:rPr>
          <w:rFonts w:ascii="Comic Sans MS" w:hAnsi="Comic Sans MS"/>
          <w:sz w:val="20"/>
          <w:szCs w:val="20"/>
        </w:rPr>
        <w:t>Hangi konuda sohbet ettik?</w:t>
      </w:r>
    </w:p>
    <w:p w:rsidR="00E82F0A" w:rsidRPr="007E7A08" w:rsidRDefault="00E82F0A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Bildiğiniz meslekler hangileridir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E82F0A" w:rsidRPr="007E7A08" w:rsidRDefault="00E82F0A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Uçağı kim kullanır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E82F0A" w:rsidRDefault="00E82F0A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hangi mesleğe ait şapka yaptık</w:t>
      </w:r>
      <w:r w:rsidRPr="007E7A08">
        <w:rPr>
          <w:rFonts w:ascii="Comic Sans MS" w:hAnsi="Comic Sans MS"/>
          <w:sz w:val="20"/>
          <w:szCs w:val="20"/>
        </w:rPr>
        <w:t>?</w:t>
      </w:r>
    </w:p>
    <w:p w:rsidR="00E82F0A" w:rsidRDefault="00E82F0A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polis olsaydın neler söylemek isterdin?</w:t>
      </w:r>
    </w:p>
    <w:p w:rsidR="00E82F0A" w:rsidRDefault="00E82F0A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3.sayı/8.9.10.sayfa yönergeye uygun yapılır</w:t>
      </w:r>
    </w:p>
    <w:p w:rsidR="00E82F0A" w:rsidRPr="007E7A08" w:rsidRDefault="00E82F0A" w:rsidP="007E7A0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E82F0A" w:rsidRDefault="00E82F0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2F0A" w:rsidRDefault="00E82F0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2F0A" w:rsidRDefault="00E82F0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2F0A" w:rsidRDefault="00E82F0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2F0A" w:rsidRDefault="00E82F0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2F0A" w:rsidRDefault="00E82F0A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E82F0A" w:rsidRDefault="00E82F0A" w:rsidP="009322A4">
      <w:pPr>
        <w:pStyle w:val="NoSpacing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E82F0A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F0A" w:rsidRDefault="00E82F0A" w:rsidP="00806A98">
      <w:pPr>
        <w:spacing w:after="0" w:line="240" w:lineRule="auto"/>
      </w:pPr>
      <w:r>
        <w:separator/>
      </w:r>
    </w:p>
  </w:endnote>
  <w:endnote w:type="continuationSeparator" w:id="0">
    <w:p w:rsidR="00E82F0A" w:rsidRDefault="00E82F0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0A" w:rsidRDefault="00E82F0A">
    <w:pPr>
      <w:pStyle w:val="Footer"/>
    </w:pPr>
  </w:p>
  <w:p w:rsidR="00E82F0A" w:rsidRDefault="00E82F0A">
    <w:pPr>
      <w:pStyle w:val="Footer"/>
    </w:pPr>
  </w:p>
  <w:p w:rsidR="00E82F0A" w:rsidRDefault="00E82F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F0A" w:rsidRDefault="00E82F0A" w:rsidP="00806A98">
      <w:pPr>
        <w:spacing w:after="0" w:line="240" w:lineRule="auto"/>
      </w:pPr>
      <w:r>
        <w:separator/>
      </w:r>
    </w:p>
  </w:footnote>
  <w:footnote w:type="continuationSeparator" w:id="0">
    <w:p w:rsidR="00E82F0A" w:rsidRDefault="00E82F0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50CF7"/>
    <w:rsid w:val="000614C2"/>
    <w:rsid w:val="0007201A"/>
    <w:rsid w:val="000867DE"/>
    <w:rsid w:val="000B253D"/>
    <w:rsid w:val="000F3B1A"/>
    <w:rsid w:val="00113F35"/>
    <w:rsid w:val="0015787C"/>
    <w:rsid w:val="00165788"/>
    <w:rsid w:val="0018560E"/>
    <w:rsid w:val="001A45E0"/>
    <w:rsid w:val="001C73B5"/>
    <w:rsid w:val="001D0122"/>
    <w:rsid w:val="001F341C"/>
    <w:rsid w:val="001F4B0C"/>
    <w:rsid w:val="002134AD"/>
    <w:rsid w:val="00216154"/>
    <w:rsid w:val="002201E3"/>
    <w:rsid w:val="002A1BCC"/>
    <w:rsid w:val="002B5687"/>
    <w:rsid w:val="002C0686"/>
    <w:rsid w:val="002C40DB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60804"/>
    <w:rsid w:val="0046399A"/>
    <w:rsid w:val="004722A9"/>
    <w:rsid w:val="0048125C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E7A08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319CC"/>
    <w:rsid w:val="009322A4"/>
    <w:rsid w:val="009367C8"/>
    <w:rsid w:val="00942E94"/>
    <w:rsid w:val="00954DBC"/>
    <w:rsid w:val="009A20AC"/>
    <w:rsid w:val="009A29A0"/>
    <w:rsid w:val="009A586A"/>
    <w:rsid w:val="00A0112F"/>
    <w:rsid w:val="00A10CBE"/>
    <w:rsid w:val="00A137A6"/>
    <w:rsid w:val="00A16277"/>
    <w:rsid w:val="00A62724"/>
    <w:rsid w:val="00A85CB0"/>
    <w:rsid w:val="00A93841"/>
    <w:rsid w:val="00AB5934"/>
    <w:rsid w:val="00AD00DF"/>
    <w:rsid w:val="00AE611F"/>
    <w:rsid w:val="00B131D1"/>
    <w:rsid w:val="00B64698"/>
    <w:rsid w:val="00B67CE3"/>
    <w:rsid w:val="00BA482B"/>
    <w:rsid w:val="00BB3A48"/>
    <w:rsid w:val="00BC6104"/>
    <w:rsid w:val="00BE067A"/>
    <w:rsid w:val="00BF11B3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823BB"/>
    <w:rsid w:val="00E82F0A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31FC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01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51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174</Words>
  <Characters>995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10</cp:revision>
  <dcterms:created xsi:type="dcterms:W3CDTF">2015-06-21T10:51:00Z</dcterms:created>
  <dcterms:modified xsi:type="dcterms:W3CDTF">2016-08-27T20:55:00Z</dcterms:modified>
</cp:coreProperties>
</file>